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51814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PYKEMERE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55295A8E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2E83E8A2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049AC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971583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Dawne(q.v.).</w:t>
      </w:r>
    </w:p>
    <w:p w14:paraId="40212E1D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3F2DB30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F934F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3137F" w14:textId="77777777" w:rsidR="005F2CA1" w:rsidRDefault="005F2CA1" w:rsidP="005F2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2022</w:t>
      </w:r>
    </w:p>
    <w:p w14:paraId="0214BF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0CB1" w14:textId="77777777" w:rsidR="005F2CA1" w:rsidRDefault="005F2CA1" w:rsidP="009139A6">
      <w:r>
        <w:separator/>
      </w:r>
    </w:p>
  </w:endnote>
  <w:endnote w:type="continuationSeparator" w:id="0">
    <w:p w14:paraId="74F1606F" w14:textId="77777777" w:rsidR="005F2CA1" w:rsidRDefault="005F2C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A0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C5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B5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5E8B9" w14:textId="77777777" w:rsidR="005F2CA1" w:rsidRDefault="005F2CA1" w:rsidP="009139A6">
      <w:r>
        <w:separator/>
      </w:r>
    </w:p>
  </w:footnote>
  <w:footnote w:type="continuationSeparator" w:id="0">
    <w:p w14:paraId="567D2710" w14:textId="77777777" w:rsidR="005F2CA1" w:rsidRDefault="005F2C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97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C7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55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CA1"/>
    <w:rsid w:val="000666E0"/>
    <w:rsid w:val="002510B7"/>
    <w:rsid w:val="005C130B"/>
    <w:rsid w:val="005F2CA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9565C"/>
  <w15:chartTrackingRefBased/>
  <w15:docId w15:val="{AF1E672F-64FE-4CEE-9D20-42495F23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2022-04-16T20:38:00Z</dcterms:created>
  <dcterms:modified xsi:type="dcterms:W3CDTF">2022-04-16T20:39:00Z</dcterms:modified>
</cp:coreProperties>
</file>